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Boston and Skegness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Boston and Skegness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Boston and Skegness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Boston and Skegness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Boston and Skegness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Boston and Skegness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Boston and Skegness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Boston and Skegness is estimated to be </w:t>
      </w:r>
      <w:r w:rsidRPr="00773DF7">
        <w:rPr>
          <w:rFonts w:ascii="Libre Franklin Light" w:eastAsia="Times New Roman" w:hAnsi="Libre Franklin Light" w:cs="Calibri Light"/>
          <w:b/>
          <w:bCs/>
          <w:color w:val="C45911" w:themeColor="accent2" w:themeShade="BF"/>
        </w:rPr>
        <w:t xml:space="preserve">£1,646,876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Boston and Skegness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Boston and Skegness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Boston and Skegness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Boston and Skegness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ston and Skegnes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Boston and Skegness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ston and Skegnes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Boston and Skegness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Boston and Skegness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ston and Skegnes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Boston and Skegness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Boston and Skegness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Boston and Skegness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Boston and Skegness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Boston and Skegness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Boston and Skegness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£1,646,876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Boston and Skegness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£26,825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£554,754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£39,741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£20,491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£993,888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£1,646,876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Boston and Skegness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Boston and Skegness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 and Skegness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 and Skegness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 and Skegness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 and Skegness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Boston and Skegness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Boston and Skegness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Boston and Skegness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Boston and Skegness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Boston and Skegness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Boston and Skegness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A8F2680-5F65-40EE-AC6E-1414117E293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